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7951A" w14:textId="79714F07" w:rsidR="007121C0" w:rsidRDefault="007121C0" w:rsidP="0071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УТВЕРЖДЕНО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Решением Общего собрания акционеров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открытого 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акционерного общества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  "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Спутник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  Протокол №</w:t>
      </w:r>
      <w:bookmarkStart w:id="0" w:name="_GoBack"/>
      <w:bookmarkEnd w:id="0"/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.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б/</w:t>
      </w:r>
      <w:proofErr w:type="gramStart"/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</w:t>
      </w:r>
      <w:proofErr w:type="gramEnd"/>
    </w:p>
    <w:p w14:paraId="05D34E2D" w14:textId="2421C36C" w:rsidR="007121C0" w:rsidRDefault="007121C0" w:rsidP="0071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от "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18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апреля 2008</w:t>
      </w:r>
      <w:r w:rsidRPr="009175A0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г.</w:t>
      </w:r>
    </w:p>
    <w:p w14:paraId="166ACE6C" w14:textId="77777777" w:rsidR="007121C0" w:rsidRDefault="007121C0" w:rsidP="0071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14:paraId="1A7DAFF2" w14:textId="77777777" w:rsidR="007121C0" w:rsidRPr="009175A0" w:rsidRDefault="007121C0" w:rsidP="0071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14:paraId="7C394C5D" w14:textId="3D3388C4" w:rsidR="007121C0" w:rsidRPr="007121C0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ПОЛОЖЕНИЕ О РЕВИЗИОННОЙ КОМИССИИ (РЕВИЗОРЕ)</w:t>
      </w:r>
    </w:p>
    <w:p w14:paraId="3048570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АКЦИОНЕРНОГО ОБЩЕСТВА</w:t>
      </w:r>
    </w:p>
    <w:p w14:paraId="623F3AA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2EB9D85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1. ОБЩАЯ ЧАСТЬ</w:t>
      </w:r>
    </w:p>
    <w:p w14:paraId="2AAE040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70DD931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Настоящее положение  разработано  в  соответствии  с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Федеральным</w:t>
      </w:r>
      <w:proofErr w:type="gramEnd"/>
    </w:p>
    <w:p w14:paraId="7F61315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законом   "Об   акционерных   обществах"   на   основе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действующего</w:t>
      </w:r>
      <w:proofErr w:type="gramEnd"/>
    </w:p>
    <w:p w14:paraId="4EAFFD2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законодательства и устава акционерного общества.</w:t>
      </w:r>
    </w:p>
    <w:p w14:paraId="508E98F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Положение определяет  статус,  состав,  компетенцию,  полномочия</w:t>
      </w:r>
    </w:p>
    <w:p w14:paraId="098EAAC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ревизионной  комиссии,  порядок  ее  работы  и взаимодействия с иными</w:t>
      </w:r>
    </w:p>
    <w:p w14:paraId="413B2C0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органами управления обществом.</w:t>
      </w:r>
    </w:p>
    <w:p w14:paraId="1613D85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125E468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2. ПРАВОВОЙ СТАТУС РЕВИЗИОННОЙ КОМИССИИ</w:t>
      </w:r>
    </w:p>
    <w:p w14:paraId="45C3D41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04ABB77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1. Для   осуществления   контроля   за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финансово-хозяйственной</w:t>
      </w:r>
      <w:proofErr w:type="gramEnd"/>
    </w:p>
    <w:p w14:paraId="4AAB276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деятельностью  общества  общим  собранием акционеров в соответствии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14:paraId="231370F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уставом общества избирается ревизионная комиссия (ревизор) общества.</w:t>
      </w:r>
    </w:p>
    <w:p w14:paraId="3BE15F5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Компетенция   ревизионной  комиссии  (ревизора)  общества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14:paraId="50135B8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вопросам,  не предусмотренным  Федеральным  законом  "Об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акционерных</w:t>
      </w:r>
      <w:proofErr w:type="gramEnd"/>
    </w:p>
    <w:p w14:paraId="11AA47F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обществах</w:t>
      </w:r>
      <w:proofErr w:type="gramEnd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", определяется уставом общества.</w:t>
      </w:r>
    </w:p>
    <w:p w14:paraId="4C97C25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Порядок деятельности ревизионной  комиссии  (ревизора)  общества</w:t>
      </w:r>
    </w:p>
    <w:p w14:paraId="75078E3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определяется    внутренним    документом    общества    (положением),</w:t>
      </w:r>
    </w:p>
    <w:p w14:paraId="3DE7FBE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утверждаемым общим собранием акционеров.</w:t>
      </w:r>
    </w:p>
    <w:p w14:paraId="07B75C4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3. Проверка   (ревизия)   финансово-хозяйственной   деятельности</w:t>
      </w:r>
    </w:p>
    <w:p w14:paraId="205BF2B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общества осуществляется по итогам деятельности  общества  за  год,  а</w:t>
      </w:r>
    </w:p>
    <w:p w14:paraId="027A8DE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также  во  всякое время по инициативе ревизионной комиссии (ревизора)</w:t>
      </w:r>
    </w:p>
    <w:p w14:paraId="32A1A3D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общества,  решению  общего  собрания  акционеров,  совета  директоров</w:t>
      </w:r>
    </w:p>
    <w:p w14:paraId="7E17444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(наблюдательного   совета)   общества  или  по  требованию  акционера</w:t>
      </w:r>
    </w:p>
    <w:p w14:paraId="5DA41C9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(акционеров) общества,  владеющего в совокупности  не  менее  чем  10</w:t>
      </w:r>
    </w:p>
    <w:p w14:paraId="7BEA500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процентами голосующих акций общества.</w:t>
      </w:r>
    </w:p>
    <w:p w14:paraId="670D280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4. По требованию ревизионной комиссии (ревизора) общества  лица,</w:t>
      </w:r>
    </w:p>
    <w:p w14:paraId="7EC6A98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занимающие   должности   в   органах   управления  общества,  обязаны</w:t>
      </w:r>
    </w:p>
    <w:p w14:paraId="2662975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представить   документы   о   финансово-хозяйственной    деятельности</w:t>
      </w:r>
    </w:p>
    <w:p w14:paraId="2F5451F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общества.</w:t>
      </w:r>
    </w:p>
    <w:p w14:paraId="50D8A85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5. Ревизионная комиссия (ревизор)  общества  вправе  потребовать</w:t>
      </w:r>
    </w:p>
    <w:p w14:paraId="22BF4CB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созыва  внеочередного  общего  собрания  акционеров в соответствии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со</w:t>
      </w:r>
      <w:proofErr w:type="gramEnd"/>
    </w:p>
    <w:p w14:paraId="1FEE5E3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статьей 55 Федерального закона "Об акционерных обществах".</w:t>
      </w:r>
    </w:p>
    <w:p w14:paraId="16A1797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6. Члены   ревизионной  комиссии  (ревизор)  общества  не  могут</w:t>
      </w:r>
    </w:p>
    <w:p w14:paraId="4BBD8C0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являться  членами  совета  директоров  (наблюдательного</w:t>
      </w:r>
      <w:proofErr w:type="gramEnd"/>
    </w:p>
    <w:p w14:paraId="41B161B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совета)   общества,   а  также  занимать  иные  должности  в  органах</w:t>
      </w:r>
    </w:p>
    <w:p w14:paraId="4CFEE21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управления общества.</w:t>
      </w:r>
    </w:p>
    <w:p w14:paraId="6934EED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Акции, принадлежащие  членам  совета директоров (наблюдательного</w:t>
      </w:r>
      <w:proofErr w:type="gramEnd"/>
    </w:p>
    <w:p w14:paraId="2EBC71F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совета) общества или лицам, занимающим должности в органах управления</w:t>
      </w:r>
    </w:p>
    <w:p w14:paraId="0E6C2CB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общества,  не  могут  участвовать  в  голосовании при избрании членов</w:t>
      </w:r>
    </w:p>
    <w:p w14:paraId="66FBBC6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ревизионной комиссии (ревизора) общества.</w:t>
      </w:r>
    </w:p>
    <w:p w14:paraId="62785C9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3E83FEA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3. СОСТАВ РЕВИЗИОННОЙ КОМИССИИ</w:t>
      </w:r>
    </w:p>
    <w:p w14:paraId="68CCBCD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1176114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1. Ревизионная   комиссия   избирается   собранием   акционеров.</w:t>
      </w:r>
    </w:p>
    <w:p w14:paraId="7980891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Голосование   проводится  отдельно  по  каждой  кандидатуре  в  члены</w:t>
      </w:r>
    </w:p>
    <w:p w14:paraId="5318CE3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ревизионной комиссии.  Решение о включении конкретного лица в  состав</w:t>
      </w:r>
    </w:p>
    <w:p w14:paraId="79ACD68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ревизионной   комиссии   принимается,   если  за  него  проголосовали</w:t>
      </w:r>
    </w:p>
    <w:p w14:paraId="76AF914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владельцы (их законные представители) более чем пятидесяти  процентов</w:t>
      </w:r>
    </w:p>
    <w:p w14:paraId="4865112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(50%) обыкновенных акций общества, принимающих участие в собрании.</w:t>
      </w:r>
    </w:p>
    <w:p w14:paraId="6850069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В состав ревизионной комиссии входит не менее  трех  человек.</w:t>
      </w:r>
    </w:p>
    <w:p w14:paraId="6118DD1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Количество членов комиссии должно быть нечетным. Ревизионная комиссия</w:t>
      </w:r>
    </w:p>
    <w:p w14:paraId="11E785B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избирается на срок  два  года  с  правом  его  продления  по  решению</w:t>
      </w:r>
    </w:p>
    <w:p w14:paraId="7A0191B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собрания акционеров.</w:t>
      </w:r>
    </w:p>
    <w:p w14:paraId="293F602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3. В  состав  ревизионной  комиссии  не  имеют   права   входить</w:t>
      </w:r>
    </w:p>
    <w:p w14:paraId="7F58E08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генеральный директор (Президент) общества, исполнительные директора и</w:t>
      </w:r>
    </w:p>
    <w:p w14:paraId="0FAAA0DE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главный бухгалтер.</w:t>
      </w:r>
    </w:p>
    <w:p w14:paraId="1FEA27D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7507FA2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4. КОМПЕТЕНЦИЯ РЕВИЗИОННОЙ КОМИССИИ (РЕВИЗОРА)</w:t>
      </w:r>
    </w:p>
    <w:p w14:paraId="4E13FB0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6F927EE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1. Ревизионная  комиссия   (ревизор)   осуществляет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регулярные</w:t>
      </w:r>
      <w:proofErr w:type="gramEnd"/>
    </w:p>
    <w:p w14:paraId="621A6C2E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проверки  и  ревизии  финансово-хозяйственной  деятельности и текущей</w:t>
      </w:r>
    </w:p>
    <w:p w14:paraId="2AB516E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документации общества не реже  одного  раза  в  год.  Проверки  могут</w:t>
      </w:r>
    </w:p>
    <w:p w14:paraId="003B540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осуществляться  по поручению собрания акционеров,  совета директоров,</w:t>
      </w:r>
    </w:p>
    <w:p w14:paraId="7F12B93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акционеров,  владеющих в совокупности не  менее  чем  10%  голосующих</w:t>
      </w:r>
    </w:p>
    <w:p w14:paraId="0C59B50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акций общества, а также по собственной инициативе комиссии.</w:t>
      </w:r>
    </w:p>
    <w:p w14:paraId="6881A6A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При   выполнении   своих   функций    ревизионная    комиссия</w:t>
      </w:r>
    </w:p>
    <w:p w14:paraId="50E4275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осуществляет следующие виды работ:</w:t>
      </w:r>
    </w:p>
    <w:p w14:paraId="5BC6356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проверка финансовой документации общества, заключений комиссии</w:t>
      </w:r>
    </w:p>
    <w:p w14:paraId="5DFBB9D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 инвентаризации имущества, сравнение указанных документов с данными</w:t>
      </w:r>
    </w:p>
    <w:p w14:paraId="1D15258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первичного бухгалтерского учета;</w:t>
      </w:r>
    </w:p>
    <w:p w14:paraId="4F4D7D4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проверка  законности  заключенных договоров от имени общества,</w:t>
      </w:r>
    </w:p>
    <w:p w14:paraId="6ACB6FA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совершаемых сделок, расчетов с контрагентами;</w:t>
      </w:r>
    </w:p>
    <w:p w14:paraId="1986F3E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анализ  соответствия  ведения бухгалтерского и статистического</w:t>
      </w:r>
    </w:p>
    <w:p w14:paraId="694761B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учета существующим нормативным положениям;</w:t>
      </w:r>
    </w:p>
    <w:p w14:paraId="727BCAC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проверка     соблюдения     в  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финансово-хозяйственной</w:t>
      </w:r>
      <w:proofErr w:type="gramEnd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</w:t>
      </w:r>
    </w:p>
    <w:p w14:paraId="121ED0FE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производственной  деятельности  установленных   нормативов,   правил,</w:t>
      </w:r>
    </w:p>
    <w:p w14:paraId="434469A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ГОСТов, ТУ, и пр.;</w:t>
      </w:r>
    </w:p>
    <w:p w14:paraId="329518A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анализ финансового положения общества, его платежеспособности,</w:t>
      </w:r>
    </w:p>
    <w:p w14:paraId="1CDFD6B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ликвидности  активов,  соотношения  собственных  и  заемных  средств,</w:t>
      </w:r>
    </w:p>
    <w:p w14:paraId="523C598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выявление резервов улучшения экономического состояния  предприятия  и</w:t>
      </w:r>
    </w:p>
    <w:p w14:paraId="7044963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выработка рекомендаций для органов управления обществом;</w:t>
      </w:r>
    </w:p>
    <w:p w14:paraId="1242CE7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проверка своевременности и правильности  платежей  поставщикам</w:t>
      </w:r>
    </w:p>
    <w:p w14:paraId="27F6631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продукции и услуг, платежей в бюджет, начислений и выплат дивидендов,</w:t>
      </w:r>
    </w:p>
    <w:p w14:paraId="324489B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процентов по облигациям, погашений прочих обязательств;</w:t>
      </w:r>
    </w:p>
    <w:p w14:paraId="0A638D2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проверка правильности составления балансов общества,  отчетной</w:t>
      </w:r>
    </w:p>
    <w:p w14:paraId="282A743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документации для налоговой инспекции, статистических органов, органов</w:t>
      </w:r>
    </w:p>
    <w:p w14:paraId="7FBA6A6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государственного управления;</w:t>
      </w:r>
    </w:p>
    <w:p w14:paraId="2D8FEEB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проверка правомочности решений,  принятых советом директоров и</w:t>
      </w:r>
    </w:p>
    <w:p w14:paraId="05C6D14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правлением,  их  соответствия  уставу  общества  и  решениям собрания</w:t>
      </w:r>
    </w:p>
    <w:p w14:paraId="3756897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акционеров;</w:t>
      </w:r>
    </w:p>
    <w:p w14:paraId="0DE4BF2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анализ решений собрания акционеров, внесение предложений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их</w:t>
      </w:r>
      <w:proofErr w:type="gramEnd"/>
    </w:p>
    <w:p w14:paraId="1B85E6A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изменению при расхождениях с законодательством и нормативными  актами</w:t>
      </w:r>
    </w:p>
    <w:p w14:paraId="7AED6F7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министерств и ведомств.</w:t>
      </w:r>
    </w:p>
    <w:p w14:paraId="01D97B2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0F55472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5. ПРАВА И ПОЛНОМОЧИЯ РЕВИЗИОННОЙ КОМИССИИ</w:t>
      </w:r>
    </w:p>
    <w:p w14:paraId="559681E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0A032FC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1. Ревизионная  комиссия  в  целях  надлежащего выполнения своих</w:t>
      </w:r>
    </w:p>
    <w:p w14:paraId="374C8E2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функций имеет право:</w:t>
      </w:r>
    </w:p>
    <w:p w14:paraId="0EF5619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получать от органов управления обществом,  его подразделений и</w:t>
      </w:r>
    </w:p>
    <w:p w14:paraId="76AE341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служб,  должностных  лиц  все  затребованные  ревизионной   комиссией</w:t>
      </w:r>
    </w:p>
    <w:p w14:paraId="1410A2A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документы,  необходимые  для  ее  работы материалы,  изучение которых</w:t>
      </w:r>
    </w:p>
    <w:p w14:paraId="5D3CD42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соответствует функциям и полномочиям ревизионной комиссии.  Указанные</w:t>
      </w:r>
    </w:p>
    <w:p w14:paraId="01A2F2A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документы  должны  быть  представлены  ревизионной комиссии в течение</w:t>
      </w:r>
    </w:p>
    <w:p w14:paraId="63446D8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пяти дней после ее письменного запроса;</w:t>
      </w:r>
    </w:p>
    <w:p w14:paraId="532B957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требовать  от  полномочных  лиц  созыва  заседаний  правления,</w:t>
      </w:r>
    </w:p>
    <w:p w14:paraId="4A12A47E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совета директоров,  собрания акционеров в  случаях,  когда  выявление</w:t>
      </w:r>
    </w:p>
    <w:p w14:paraId="483D459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нарушений   в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производственно-хозяйственной</w:t>
      </w:r>
      <w:proofErr w:type="gramEnd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,  финансовой,  правовой</w:t>
      </w:r>
    </w:p>
    <w:p w14:paraId="71A2DD0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деятельности  или  угроза  интересам  общества  требуют  решения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14:paraId="10068AC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вопросам,   находящимся   в  компетенции  данных  органов  управления</w:t>
      </w:r>
    </w:p>
    <w:p w14:paraId="6607769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обществом;</w:t>
      </w:r>
    </w:p>
    <w:p w14:paraId="475C9D4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созывать  собрание  акционеров  в  случаях,  когда  выявляются</w:t>
      </w:r>
    </w:p>
    <w:p w14:paraId="470B59C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нарушения  в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производственно-хозяйственной</w:t>
      </w:r>
      <w:proofErr w:type="gramEnd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,   финансовой,   правовой</w:t>
      </w:r>
    </w:p>
    <w:p w14:paraId="19801A1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деятельности или есть угроза интересам общества;</w:t>
      </w:r>
    </w:p>
    <w:p w14:paraId="62757BF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требовать личного объяснения от работников  общества,  включая</w:t>
      </w:r>
    </w:p>
    <w:p w14:paraId="5021482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любых   должностных  лиц,  по  вопросам,  находящимся  в  компетенции</w:t>
      </w:r>
    </w:p>
    <w:p w14:paraId="27DA24C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ревизионной комиссии;</w:t>
      </w:r>
    </w:p>
    <w:p w14:paraId="76C20F5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привлекать  на  договорной основе к своей работе специалистов,</w:t>
      </w:r>
    </w:p>
    <w:p w14:paraId="0DD3015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не занимающих штатных должностей в обществе;</w:t>
      </w:r>
    </w:p>
    <w:p w14:paraId="72E6B81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ставить    перед    управляющими    органами   общества,   его</w:t>
      </w:r>
    </w:p>
    <w:p w14:paraId="1830927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подразделений и служб вопрос об ответственности работников  общества,</w:t>
      </w:r>
    </w:p>
    <w:p w14:paraId="1A6F7F6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включая должностных лиц,  в случае нарушения ими положений,  правил и</w:t>
      </w:r>
    </w:p>
    <w:p w14:paraId="42765CC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инструкций, принимаемых обществом.</w:t>
      </w:r>
    </w:p>
    <w:p w14:paraId="51D2A63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193EACD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6. ОБЯЗАННОСТИ РЕВИЗИОННОЙ КОМИСС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ИИ И ЕЕ</w:t>
      </w:r>
      <w:proofErr w:type="gramEnd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ЧЛЕНОВ</w:t>
      </w:r>
    </w:p>
    <w:p w14:paraId="1478DA4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7B5A44B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1. При проведении проверок члены  ревизионной  комиссии  обязаны</w:t>
      </w:r>
    </w:p>
    <w:p w14:paraId="510AC41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надлежащим  образом изучить все документы и материалы,  относящиеся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14:paraId="2510CB2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предмету проверки.  За неверные заключения члены ревизионной комиссии</w:t>
      </w:r>
    </w:p>
    <w:p w14:paraId="104F084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несут    ответственность,   мера   которой   определяется   собранием</w:t>
      </w:r>
    </w:p>
    <w:p w14:paraId="42FDC64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акционеров.</w:t>
      </w:r>
    </w:p>
    <w:p w14:paraId="1CACE2B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Если  в течение срока действия предоставленных ему полномочий</w:t>
      </w:r>
    </w:p>
    <w:p w14:paraId="2F818A0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член ревизионной комиссии прекращает  выполнение  своих  функций,  он</w:t>
      </w:r>
    </w:p>
    <w:p w14:paraId="1798ED5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обязан   уведомить   об  этом  совет  директоров  за  один  месяц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до</w:t>
      </w:r>
      <w:proofErr w:type="gramEnd"/>
    </w:p>
    <w:p w14:paraId="60D5B7F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прекращения своей  работы  в  ревизионной  комиссии.  В  этом  случае</w:t>
      </w:r>
    </w:p>
    <w:p w14:paraId="01FF294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собрание  акционеров на своем ближайшем заседании осуществляет замену</w:t>
      </w:r>
    </w:p>
    <w:p w14:paraId="34DFDC5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члена ревизионной комиссии.</w:t>
      </w:r>
    </w:p>
    <w:p w14:paraId="0B13E08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3. Ревизионная комиссия обязана:</w:t>
      </w:r>
    </w:p>
    <w:p w14:paraId="14986D8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своевременно доводить до сведения собрания акционеров,  совета</w:t>
      </w:r>
    </w:p>
    <w:p w14:paraId="36ADFA5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директоров,  правления результаты осуществленных ревизий и проверок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14:paraId="4B6A3EA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форме письменных отчетов,  докладных записок, сообщений на заседаниях</w:t>
      </w:r>
    </w:p>
    <w:p w14:paraId="45F1DB4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органов управления обществом;</w:t>
      </w:r>
    </w:p>
    <w:p w14:paraId="6A768B2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соблюдать  коммерческую   тайну,   не   разглашать   сведения,</w:t>
      </w:r>
    </w:p>
    <w:p w14:paraId="60C67A1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являющиеся  конфиденциальными,  к  которым члены ревизионной комиссии</w:t>
      </w:r>
      <w:proofErr w:type="gramEnd"/>
    </w:p>
    <w:p w14:paraId="3946B36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имеют доступ при выполнении своих функций;</w:t>
      </w:r>
    </w:p>
    <w:p w14:paraId="685D313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- требовать   от  уполномоченных  органов  созыва  внеочередного</w:t>
      </w:r>
    </w:p>
    <w:p w14:paraId="5A36BB3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собрания акционеров в случае возникновения реальной угрозы  интересам</w:t>
      </w:r>
    </w:p>
    <w:p w14:paraId="00B80BF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общества.</w:t>
      </w:r>
    </w:p>
    <w:p w14:paraId="2FAFA8F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4. Ревизионная  комиссия   представляет   в   совет   директоров</w:t>
      </w:r>
    </w:p>
    <w:p w14:paraId="00F117D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(наблюдательный  совет)  не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позднее</w:t>
      </w:r>
      <w:proofErr w:type="gramEnd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чем  за десять дней до годового</w:t>
      </w:r>
    </w:p>
    <w:p w14:paraId="3C2B925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собрания   акционеров   заключение   по   итогам   годовой   проверки</w:t>
      </w:r>
    </w:p>
    <w:p w14:paraId="6E99FAE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финансово-хозяйственной   деятельности  общества,  в  котором  должны</w:t>
      </w:r>
    </w:p>
    <w:p w14:paraId="243B046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содержаться:</w:t>
      </w:r>
    </w:p>
    <w:p w14:paraId="0723A0FC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подтверждение достоверности  данных,  содержащихся в отчетах,  и</w:t>
      </w:r>
    </w:p>
    <w:p w14:paraId="7CE3894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иных финансовых документов общества;</w:t>
      </w:r>
    </w:p>
    <w:p w14:paraId="40178A85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информация о  фактах  нарушения  установленных  правовыми актами</w:t>
      </w:r>
    </w:p>
    <w:p w14:paraId="6229DCA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Российской  Федерации  порядка   ведения   бухгалтерского   учета   и</w:t>
      </w:r>
    </w:p>
    <w:p w14:paraId="7B03697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представления   финансовой   отчетности,   а   также  правовых  актов</w:t>
      </w:r>
    </w:p>
    <w:p w14:paraId="4CF279F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Российской  Федерации   при   осуществлении   финансово-хозяйственной</w:t>
      </w:r>
    </w:p>
    <w:p w14:paraId="0D3DA9F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деятельности.</w:t>
      </w:r>
    </w:p>
    <w:p w14:paraId="11AE02C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Внеплановые ревизии   проводятся   ревизионной   комиссией  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14:paraId="5BAE7AC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письменному  запросу  владельцев  не  менее  10%  обыкновенных  акций</w:t>
      </w:r>
    </w:p>
    <w:p w14:paraId="4FA89A8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общества или большинства членов совета директоров.</w:t>
      </w:r>
    </w:p>
    <w:p w14:paraId="123DFBE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6EF576E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7. ЗАСЕДАНИЯ РЕВИЗИОННОЙ КОМИССИИ</w:t>
      </w:r>
    </w:p>
    <w:p w14:paraId="59DE64C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14:paraId="43CD652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1. Ревизионная комиссия решает все вопросы на своих  заседаниях.</w:t>
      </w:r>
    </w:p>
    <w:p w14:paraId="39ADBBB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Заседания  ревизионной комиссии проводятся по утвержденному плану,  а</w:t>
      </w:r>
    </w:p>
    <w:p w14:paraId="5906562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также перед началом проверки или ревизии и по  их  результатам.  Член</w:t>
      </w:r>
    </w:p>
    <w:p w14:paraId="63251D9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ревизионной  комиссии  может  требовать  созыва экстренного заседания</w:t>
      </w:r>
    </w:p>
    <w:p w14:paraId="21ED25D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комиссии в случае выявления  нарушений,  требующих  безотлагательного</w:t>
      </w:r>
    </w:p>
    <w:p w14:paraId="21D25A5E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решения ревизионной комиссии.</w:t>
      </w:r>
    </w:p>
    <w:p w14:paraId="1DE17BC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Заседания ревизионной комиссии считаются  правомочными,  если</w:t>
      </w:r>
    </w:p>
    <w:p w14:paraId="6E563A8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них присутствуют не менее 50% ее членов.</w:t>
      </w:r>
    </w:p>
    <w:p w14:paraId="7D10914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3. Каждый  член  комиссии  обладает  одним   голосом.   Акты   и</w:t>
      </w:r>
    </w:p>
    <w:p w14:paraId="7FA2463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заключения  ревизионной  комиссии  утверждаются  простым большинством</w:t>
      </w:r>
    </w:p>
    <w:p w14:paraId="0F6C2B0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голосов присутствующих на заседании.  При равенстве голосов 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решающим</w:t>
      </w:r>
      <w:proofErr w:type="gramEnd"/>
    </w:p>
    <w:p w14:paraId="43BAB7C7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является голос председателя ревизионной комиссии.</w:t>
      </w:r>
    </w:p>
    <w:p w14:paraId="6D293524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Члены ревизионной комиссии в случае своего несогласия с решением</w:t>
      </w:r>
    </w:p>
    <w:p w14:paraId="60E89CD6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комиссии  вправе  зафиксировать в протоколе заседания особое мнение и</w:t>
      </w:r>
    </w:p>
    <w:p w14:paraId="56D5BA3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довести его до  сведения  правления,  совета  директоров  и  собрания</w:t>
      </w:r>
    </w:p>
    <w:p w14:paraId="6055050D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акционеров.</w:t>
      </w:r>
    </w:p>
    <w:p w14:paraId="38AFAB5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4. Ревизионная комиссия из своего состава избирает  председателя</w:t>
      </w:r>
    </w:p>
    <w:p w14:paraId="464D5730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 секретаря.</w:t>
      </w:r>
    </w:p>
    <w:p w14:paraId="2016AED2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Председатель комиссии созывает и проводит заседания;  организует</w:t>
      </w:r>
    </w:p>
    <w:p w14:paraId="213D74B9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текущую  работу  ревизионной комиссии;  представляет ее на заседаниях</w:t>
      </w:r>
    </w:p>
    <w:p w14:paraId="4DB3AD28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правления,  совета  директоров,  собрания   акционеров;   подписывает</w:t>
      </w:r>
    </w:p>
    <w:p w14:paraId="0106AA1B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документы, выходящие от ее имени.</w:t>
      </w:r>
    </w:p>
    <w:p w14:paraId="77B887BA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Секретарь ревизионной комиссии организует ведение протоколов  ее</w:t>
      </w:r>
    </w:p>
    <w:p w14:paraId="7D3BD411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заседаний,  доведение  до  адресатов  актов  и заключений </w:t>
      </w:r>
      <w:proofErr w:type="gramStart"/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>ревизионной</w:t>
      </w:r>
      <w:proofErr w:type="gramEnd"/>
    </w:p>
    <w:p w14:paraId="7B43925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комиссии, подписывает документы, выходящие от ее имени.</w:t>
      </w:r>
    </w:p>
    <w:p w14:paraId="6A51679F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0012723" w14:textId="77777777" w:rsidR="00C231E2" w:rsidRPr="00C231E2" w:rsidRDefault="00C231E2" w:rsidP="00C23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231E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14:paraId="57474487" w14:textId="77777777" w:rsidR="004A014D" w:rsidRDefault="004A014D"/>
    <w:sectPr w:rsidR="004A0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1E2"/>
    <w:rsid w:val="004A014D"/>
    <w:rsid w:val="007121C0"/>
    <w:rsid w:val="00C2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CD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231E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31E2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231E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31E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2010-05-29T16:46:00Z</dcterms:created>
  <dcterms:modified xsi:type="dcterms:W3CDTF">2010-05-29T16:46:00Z</dcterms:modified>
</cp:coreProperties>
</file>